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3C1" w:rsidRDefault="00D303C1" w:rsidP="004A676E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D303C1" w:rsidRPr="005507C7" w:rsidRDefault="00D303C1" w:rsidP="004A676E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D303C1" w:rsidRDefault="00D303C1" w:rsidP="004A676E">
      <w:pPr>
        <w:pStyle w:val="Subtitle"/>
        <w:spacing w:before="120"/>
        <w:rPr>
          <w:rFonts w:ascii="Arial" w:hAnsi="Arial" w:cs="Arial"/>
          <w:b/>
          <w:bCs/>
          <w:spacing w:val="40"/>
        </w:rPr>
      </w:pPr>
      <w:r w:rsidRPr="003F6EE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D303C1" w:rsidRPr="000F3793" w:rsidRDefault="00D303C1" w:rsidP="004A676E">
      <w:pPr>
        <w:rPr>
          <w:sz w:val="24"/>
          <w:szCs w:val="24"/>
        </w:rPr>
      </w:pPr>
    </w:p>
    <w:p w:rsidR="00D303C1" w:rsidRPr="00A34FF6" w:rsidRDefault="00D303C1" w:rsidP="004A67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34FF6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15.03.2023    № 61</w:t>
      </w:r>
    </w:p>
    <w:p w:rsidR="00D303C1" w:rsidRPr="00A34FF6" w:rsidRDefault="00D303C1" w:rsidP="004A676E">
      <w:pPr>
        <w:rPr>
          <w:rFonts w:ascii="Times New Roman" w:hAnsi="Times New Roman" w:cs="Times New Roman"/>
          <w:sz w:val="24"/>
          <w:szCs w:val="24"/>
        </w:rPr>
      </w:pPr>
      <w:r w:rsidRPr="00A34FF6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D303C1" w:rsidRDefault="00D303C1" w:rsidP="004A676E"/>
    <w:tbl>
      <w:tblPr>
        <w:tblW w:w="0" w:type="auto"/>
        <w:tblInd w:w="-106" w:type="dxa"/>
        <w:tblLook w:val="01E0"/>
      </w:tblPr>
      <w:tblGrid>
        <w:gridCol w:w="4968"/>
      </w:tblGrid>
      <w:tr w:rsidR="00D303C1">
        <w:tc>
          <w:tcPr>
            <w:tcW w:w="4968" w:type="dxa"/>
          </w:tcPr>
          <w:p w:rsidR="00D303C1" w:rsidRPr="002F6398" w:rsidRDefault="00D303C1" w:rsidP="002F63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398">
              <w:rPr>
                <w:rFonts w:ascii="Times New Roman" w:hAnsi="Times New Roman" w:cs="Times New Roman"/>
                <w:sz w:val="28"/>
                <w:szCs w:val="28"/>
              </w:rPr>
              <w:t xml:space="preserve">О перспективном Плане комплексных проверок защитных сооружений гражданской обороны на территории Унечского  муниципального  района       </w:t>
            </w:r>
          </w:p>
        </w:tc>
      </w:tr>
    </w:tbl>
    <w:p w:rsidR="00D303C1" w:rsidRDefault="00D303C1" w:rsidP="004A676E"/>
    <w:p w:rsidR="00D303C1" w:rsidRPr="00463FFC" w:rsidRDefault="00D303C1">
      <w:pPr>
        <w:pStyle w:val="Noparagraphstyle"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463FFC">
        <w:rPr>
          <w:rFonts w:ascii="Times New Roman" w:hAnsi="Times New Roman" w:cs="Times New Roman"/>
        </w:rPr>
        <w:t>В соответствии с Правилами эксплуатации защитных сооружений гражданской обороны, утвержденными приказом МЧС России от 15.12.2002 № 583, в целях осуществления мероприятий по сохранению и рациональному использованию защитных сооружений гражданской обороны</w:t>
      </w:r>
    </w:p>
    <w:p w:rsidR="00D303C1" w:rsidRPr="00463FFC" w:rsidRDefault="00D303C1">
      <w:pPr>
        <w:pStyle w:val="Noparagraphstyle"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463FFC">
        <w:rPr>
          <w:rFonts w:ascii="Times New Roman" w:hAnsi="Times New Roman" w:cs="Times New Roman"/>
        </w:rPr>
        <w:t xml:space="preserve">                 </w:t>
      </w:r>
      <w:r w:rsidRPr="00463FFC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D303C1" w:rsidRPr="008F5636" w:rsidRDefault="00D303C1" w:rsidP="004A67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5636">
        <w:rPr>
          <w:rFonts w:ascii="Times New Roman" w:hAnsi="Times New Roman" w:cs="Times New Roman"/>
          <w:b/>
          <w:bCs/>
          <w:sz w:val="24"/>
          <w:szCs w:val="24"/>
        </w:rPr>
        <w:t>ПОСТАНОВЛЯЮ:</w:t>
      </w:r>
    </w:p>
    <w:p w:rsidR="00D303C1" w:rsidRPr="005370C0" w:rsidRDefault="00D303C1" w:rsidP="004A67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3C1" w:rsidRDefault="00D303C1" w:rsidP="004A676E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  <w:r w:rsidRPr="004A676E">
        <w:rPr>
          <w:rFonts w:ascii="Times New Roman" w:hAnsi="Times New Roman" w:cs="Times New Roman"/>
          <w:sz w:val="24"/>
          <w:szCs w:val="24"/>
        </w:rPr>
        <w:t>1. Утвердить Перспективный план проведения комплексных проверок защитных сооружений гражданской обороны на территории Унечского муниципального района Брянской области  в 2023-2025 годах согласно приложению № 1.</w:t>
      </w:r>
    </w:p>
    <w:p w:rsidR="00D303C1" w:rsidRDefault="00D303C1" w:rsidP="004A676E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  <w:r w:rsidRPr="004A676E">
        <w:rPr>
          <w:rFonts w:ascii="Times New Roman" w:hAnsi="Times New Roman" w:cs="Times New Roman"/>
          <w:sz w:val="24"/>
          <w:szCs w:val="24"/>
        </w:rPr>
        <w:t>2. Создать комиссию по проведению комплексных проверок защитных сооружений гражданской обороны на территории Унечского муниципального района Брянской области и утвердить её состав согласно приложению №2.</w:t>
      </w:r>
    </w:p>
    <w:p w:rsidR="00D303C1" w:rsidRPr="004A676E" w:rsidRDefault="00D303C1" w:rsidP="004A676E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  <w:r w:rsidRPr="004A676E">
        <w:rPr>
          <w:rFonts w:ascii="Times New Roman" w:hAnsi="Times New Roman" w:cs="Times New Roman"/>
          <w:sz w:val="24"/>
          <w:szCs w:val="24"/>
        </w:rPr>
        <w:t>3. Настоящее постановление разместить на официальном сайте администрации Унечского района в сети  Интернет.</w:t>
      </w:r>
    </w:p>
    <w:p w:rsidR="00D303C1" w:rsidRPr="004A676E" w:rsidRDefault="00D303C1" w:rsidP="004A676E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  <w:r w:rsidRPr="004A676E">
        <w:rPr>
          <w:rFonts w:ascii="Times New Roman" w:hAnsi="Times New Roman" w:cs="Times New Roman"/>
          <w:sz w:val="24"/>
          <w:szCs w:val="24"/>
        </w:rPr>
        <w:t>4. Контроль  исполнения  настоящего постановления оставляю за собой.</w:t>
      </w:r>
    </w:p>
    <w:p w:rsidR="00D303C1" w:rsidRPr="005370C0" w:rsidRDefault="00D303C1" w:rsidP="004A67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3C1" w:rsidRPr="005370C0" w:rsidRDefault="00D303C1" w:rsidP="004A67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808"/>
        <w:gridCol w:w="2364"/>
      </w:tblGrid>
      <w:tr w:rsidR="00D303C1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D303C1" w:rsidRDefault="00D303C1" w:rsidP="00927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главы</w:t>
            </w:r>
            <w:r w:rsidRPr="00537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03C1" w:rsidRPr="005370C0" w:rsidRDefault="00D303C1" w:rsidP="00927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0C0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</w:t>
            </w:r>
          </w:p>
        </w:tc>
        <w:tc>
          <w:tcPr>
            <w:tcW w:w="2364" w:type="dxa"/>
            <w:tcBorders>
              <w:left w:val="nil"/>
              <w:bottom w:val="nil"/>
            </w:tcBorders>
          </w:tcPr>
          <w:p w:rsidR="00D303C1" w:rsidRDefault="00D303C1" w:rsidP="009272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3C1" w:rsidRPr="005370C0" w:rsidRDefault="00D303C1" w:rsidP="009272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D303C1" w:rsidRPr="005370C0">
        <w:trPr>
          <w:cantSplit/>
          <w:jc w:val="center"/>
        </w:trPr>
        <w:tc>
          <w:tcPr>
            <w:tcW w:w="10172" w:type="dxa"/>
            <w:gridSpan w:val="2"/>
            <w:tcBorders>
              <w:top w:val="nil"/>
              <w:bottom w:val="nil"/>
            </w:tcBorders>
          </w:tcPr>
          <w:p w:rsidR="00D303C1" w:rsidRPr="005370C0" w:rsidRDefault="00D303C1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3C1" w:rsidRPr="005370C0">
        <w:trPr>
          <w:trHeight w:val="465"/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D303C1" w:rsidRPr="005370C0" w:rsidRDefault="00D303C1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D303C1" w:rsidRPr="005370C0" w:rsidRDefault="00D303C1" w:rsidP="009272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3C1" w:rsidRPr="005370C0">
        <w:trPr>
          <w:cantSplit/>
          <w:jc w:val="center"/>
        </w:trPr>
        <w:tc>
          <w:tcPr>
            <w:tcW w:w="10172" w:type="dxa"/>
            <w:gridSpan w:val="2"/>
            <w:tcBorders>
              <w:top w:val="nil"/>
              <w:bottom w:val="nil"/>
            </w:tcBorders>
          </w:tcPr>
          <w:p w:rsidR="00D303C1" w:rsidRPr="005370C0" w:rsidRDefault="00D303C1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3C1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D303C1" w:rsidRPr="005370C0" w:rsidRDefault="00D303C1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D303C1" w:rsidRPr="005370C0" w:rsidRDefault="00D303C1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3C1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D303C1" w:rsidRPr="005370C0" w:rsidRDefault="00D303C1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D303C1" w:rsidRPr="005370C0" w:rsidRDefault="00D303C1" w:rsidP="009272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3C1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D303C1" w:rsidRPr="005370C0" w:rsidRDefault="00D303C1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D303C1" w:rsidRPr="005370C0" w:rsidRDefault="00D303C1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3C1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D303C1" w:rsidRPr="005370C0" w:rsidRDefault="00D303C1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D303C1" w:rsidRPr="004A676E" w:rsidRDefault="00D303C1" w:rsidP="009743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3C1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D303C1" w:rsidRPr="005370C0" w:rsidRDefault="00D303C1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D303C1" w:rsidRPr="005370C0" w:rsidRDefault="00D303C1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03C1" w:rsidRPr="005370C0" w:rsidRDefault="00D303C1" w:rsidP="005D13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303C1" w:rsidRPr="005370C0" w:rsidSect="00927294">
          <w:type w:val="continuous"/>
          <w:pgSz w:w="11905" w:h="16838"/>
          <w:pgMar w:top="1134" w:right="567" w:bottom="567" w:left="1210" w:header="0" w:footer="0" w:gutter="0"/>
          <w:cols w:space="720"/>
          <w:noEndnote/>
          <w:docGrid w:linePitch="299"/>
        </w:sectPr>
      </w:pPr>
    </w:p>
    <w:tbl>
      <w:tblPr>
        <w:tblW w:w="0" w:type="auto"/>
        <w:jc w:val="right"/>
        <w:tblLook w:val="00A0"/>
      </w:tblPr>
      <w:tblGrid>
        <w:gridCol w:w="3757"/>
      </w:tblGrid>
      <w:tr w:rsidR="00D303C1" w:rsidRPr="00A14FEF">
        <w:trPr>
          <w:jc w:val="right"/>
        </w:trPr>
        <w:tc>
          <w:tcPr>
            <w:tcW w:w="3757" w:type="dxa"/>
          </w:tcPr>
          <w:p w:rsidR="00D303C1" w:rsidRDefault="00D303C1" w:rsidP="00A14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3C1" w:rsidRPr="00927294" w:rsidRDefault="00D303C1" w:rsidP="00A14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D303C1" w:rsidRPr="00927294" w:rsidRDefault="00D303C1" w:rsidP="00A14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    </w:t>
            </w:r>
          </w:p>
          <w:p w:rsidR="00D303C1" w:rsidRPr="00927294" w:rsidRDefault="00D303C1" w:rsidP="00A14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15.03.2023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61</w:t>
            </w:r>
          </w:p>
        </w:tc>
      </w:tr>
    </w:tbl>
    <w:p w:rsidR="00D303C1" w:rsidRDefault="00D303C1" w:rsidP="00634A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303C1" w:rsidRDefault="00D303C1" w:rsidP="005370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03C1" w:rsidRDefault="00D303C1" w:rsidP="005370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0C0">
        <w:rPr>
          <w:rFonts w:ascii="Times New Roman" w:hAnsi="Times New Roman" w:cs="Times New Roman"/>
          <w:sz w:val="24"/>
          <w:szCs w:val="24"/>
        </w:rPr>
        <w:t xml:space="preserve">Перспективный план </w:t>
      </w:r>
    </w:p>
    <w:p w:rsidR="00D303C1" w:rsidRDefault="00D303C1" w:rsidP="005370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0C0">
        <w:rPr>
          <w:rFonts w:ascii="Times New Roman" w:hAnsi="Times New Roman" w:cs="Times New Roman"/>
          <w:sz w:val="24"/>
          <w:szCs w:val="24"/>
        </w:rPr>
        <w:t xml:space="preserve">проведения комплексных проверок защитных сооружений гражданской обороны </w:t>
      </w:r>
    </w:p>
    <w:p w:rsidR="00D303C1" w:rsidRDefault="00D303C1" w:rsidP="005370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0C0">
        <w:rPr>
          <w:rFonts w:ascii="Times New Roman" w:hAnsi="Times New Roman" w:cs="Times New Roman"/>
          <w:sz w:val="24"/>
          <w:szCs w:val="24"/>
        </w:rPr>
        <w:t>на территории Унечского муниципального района Брянской области  в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370C0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370C0">
        <w:rPr>
          <w:rFonts w:ascii="Times New Roman" w:hAnsi="Times New Roman" w:cs="Times New Roman"/>
          <w:sz w:val="24"/>
          <w:szCs w:val="24"/>
        </w:rPr>
        <w:t xml:space="preserve"> годах</w:t>
      </w:r>
    </w:p>
    <w:p w:rsidR="00D303C1" w:rsidRDefault="00D303C1" w:rsidP="005370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4"/>
        <w:gridCol w:w="5919"/>
        <w:gridCol w:w="1210"/>
        <w:gridCol w:w="1100"/>
        <w:gridCol w:w="1121"/>
      </w:tblGrid>
      <w:tr w:rsidR="00D303C1" w:rsidRPr="00717E6B">
        <w:trPr>
          <w:jc w:val="center"/>
        </w:trPr>
        <w:tc>
          <w:tcPr>
            <w:tcW w:w="574" w:type="dxa"/>
            <w:vMerge w:val="restart"/>
          </w:tcPr>
          <w:p w:rsidR="00D303C1" w:rsidRPr="00717E6B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919" w:type="dxa"/>
            <w:vMerge w:val="restart"/>
          </w:tcPr>
          <w:p w:rsidR="00D303C1" w:rsidRPr="00717E6B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Номер, тип, адрес  и правообладатель</w:t>
            </w:r>
          </w:p>
          <w:p w:rsidR="00D303C1" w:rsidRPr="00717E6B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защитного сооружения </w:t>
            </w:r>
          </w:p>
          <w:p w:rsidR="00D303C1" w:rsidRPr="00717E6B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гражданской обороны</w:t>
            </w:r>
          </w:p>
        </w:tc>
        <w:tc>
          <w:tcPr>
            <w:tcW w:w="3431" w:type="dxa"/>
            <w:gridSpan w:val="3"/>
          </w:tcPr>
          <w:p w:rsidR="00D303C1" w:rsidRPr="00717E6B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проведения комплексных проверок</w:t>
            </w:r>
          </w:p>
        </w:tc>
      </w:tr>
      <w:tr w:rsidR="00D303C1" w:rsidRPr="00717E6B">
        <w:trPr>
          <w:jc w:val="center"/>
        </w:trPr>
        <w:tc>
          <w:tcPr>
            <w:tcW w:w="574" w:type="dxa"/>
            <w:vMerge/>
          </w:tcPr>
          <w:p w:rsidR="00D303C1" w:rsidRPr="00717E6B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9" w:type="dxa"/>
            <w:vMerge/>
          </w:tcPr>
          <w:p w:rsidR="00D303C1" w:rsidRPr="00717E6B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</w:tcPr>
          <w:p w:rsidR="00D303C1" w:rsidRPr="00717E6B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:rsidR="00D303C1" w:rsidRPr="00717E6B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21" w:type="dxa"/>
          </w:tcPr>
          <w:p w:rsidR="00D303C1" w:rsidRPr="00717E6B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303C1" w:rsidRPr="00717E6B">
        <w:trPr>
          <w:jc w:val="center"/>
        </w:trPr>
        <w:tc>
          <w:tcPr>
            <w:tcW w:w="9924" w:type="dxa"/>
            <w:gridSpan w:val="5"/>
          </w:tcPr>
          <w:p w:rsidR="00D303C1" w:rsidRPr="00717E6B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Унечское городское поселение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717E6B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D303C1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 xml:space="preserve">Убежище № </w:t>
            </w: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272-32, г. Унеча, Брянская область, </w:t>
            </w:r>
          </w:p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Иванова, д. 9 ЖД</w:t>
            </w:r>
          </w:p>
        </w:tc>
        <w:tc>
          <w:tcPr>
            <w:tcW w:w="1210" w:type="dxa"/>
          </w:tcPr>
          <w:p w:rsidR="00D303C1" w:rsidRPr="008A15E6" w:rsidRDefault="00D303C1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 w:rsidP="004D5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D303C1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 xml:space="preserve">Убежище № </w:t>
            </w: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273-32, г. Унеча, Брянская область, </w:t>
            </w:r>
          </w:p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Иванова, д. 4 ЖД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D303C1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271-32,</w:t>
            </w: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Унеча, Брянская область, </w:t>
            </w:r>
          </w:p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Залинейная, д. 1. МСП № 15 - СП "Спецмостотрест - филиал ОАО "РЖДСТРОЙ", Спецстрой России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D303C1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 № 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 xml:space="preserve">44-32, </w:t>
            </w: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Унеча, Брянская область, </w:t>
            </w:r>
          </w:p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Комсомольская, д. 14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D303C1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 № 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53-32,</w:t>
            </w: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ГБУЗ "Унечская ЦРБ",  </w:t>
            </w:r>
          </w:p>
          <w:p w:rsidR="00D303C1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Минздрав России, г. Унеча, Брянская область, </w:t>
            </w:r>
          </w:p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Октябрьская, д. 54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  <w:vAlign w:val="center"/>
          </w:tcPr>
          <w:p w:rsidR="00D303C1" w:rsidRDefault="00D303C1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Укрытие  № 59-32, г. Унеча, Брянская область, </w:t>
            </w:r>
          </w:p>
          <w:p w:rsidR="00D303C1" w:rsidRPr="008A15E6" w:rsidRDefault="00D303C1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пл. Ленина, д. 2, подъезд 1-3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  <w:vAlign w:val="center"/>
          </w:tcPr>
          <w:p w:rsidR="00D303C1" w:rsidRDefault="00D303C1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 № 61-32, г. Унеча, Брянская область,  </w:t>
            </w:r>
          </w:p>
          <w:p w:rsidR="00D303C1" w:rsidRPr="008A15E6" w:rsidRDefault="00D303C1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Суворова, д. 8, подъезд 1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trHeight w:val="537"/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  <w:vAlign w:val="bottom"/>
          </w:tcPr>
          <w:p w:rsidR="00D303C1" w:rsidRDefault="00D303C1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 № 66-32, г. Унеча, Брянская область,  </w:t>
            </w:r>
          </w:p>
          <w:p w:rsidR="00D303C1" w:rsidRPr="008A15E6" w:rsidRDefault="00D303C1" w:rsidP="00717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Комсомольская, д. 3, подъезд 1-2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9924" w:type="dxa"/>
            <w:gridSpan w:val="5"/>
          </w:tcPr>
          <w:p w:rsidR="00D303C1" w:rsidRPr="008A15E6" w:rsidRDefault="00D303C1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Высокское сельское поселение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  <w:vAlign w:val="bottom"/>
          </w:tcPr>
          <w:p w:rsidR="00D303C1" w:rsidRPr="008A15E6" w:rsidRDefault="00D303C1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 xml:space="preserve">Убежище № </w:t>
            </w: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270-32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Высокое, Унечский район, Брянская область, административный корпус ЛПДС "Унеча", подъезд 1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D303C1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 № 82-32,  с. Высокое, Унечский район, </w:t>
            </w:r>
          </w:p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 область,  ул. Дружбы д. 10а, подъезд 1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9924" w:type="dxa"/>
            <w:gridSpan w:val="5"/>
          </w:tcPr>
          <w:p w:rsidR="00D303C1" w:rsidRPr="008A15E6" w:rsidRDefault="00D303C1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Найтоповичское сельское поселение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  <w:vAlign w:val="center"/>
          </w:tcPr>
          <w:p w:rsidR="00D303C1" w:rsidRPr="008A15E6" w:rsidRDefault="00D303C1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 № 75-32,  с. Найтоповичи, Унечский район, Брянская область, ул. Пролетарская д. 26, подъезд 1-2 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  <w:vAlign w:val="bottom"/>
          </w:tcPr>
          <w:p w:rsidR="00D303C1" w:rsidRPr="008A15E6" w:rsidRDefault="00D303C1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76-32,  с. Найтоповичи, Унечский район, Брянская область, ул. Пролетарская д. 24, подъезд 1, 2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81-32,  с. Найтоповичи, Унечский район, Брянская область, ул. Октябрьская д. 16, подъезд 2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9924" w:type="dxa"/>
            <w:gridSpan w:val="5"/>
          </w:tcPr>
          <w:p w:rsidR="00D303C1" w:rsidRPr="008A15E6" w:rsidRDefault="00D303C1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Павловское сельское поселение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D303C1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 № 79-32,   п. Рассуха, Унечский район, </w:t>
            </w:r>
          </w:p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 обл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Полевая, д. 1 подъезд 1, 2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9924" w:type="dxa"/>
            <w:gridSpan w:val="5"/>
          </w:tcPr>
          <w:p w:rsidR="00D303C1" w:rsidRPr="008A15E6" w:rsidRDefault="00D303C1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Старогутнянское сельское поселение</w:t>
            </w:r>
          </w:p>
        </w:tc>
      </w:tr>
      <w:tr w:rsidR="00D303C1" w:rsidRPr="008A15E6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80-32,   с.</w:t>
            </w: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Старая Гута, Унечский район, Брянская область, ул. Садовая, д. 7, подъезд 1, 2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D303C1" w:rsidRPr="008A15E6">
        <w:trPr>
          <w:jc w:val="center"/>
        </w:trPr>
        <w:tc>
          <w:tcPr>
            <w:tcW w:w="9924" w:type="dxa"/>
            <w:gridSpan w:val="5"/>
          </w:tcPr>
          <w:p w:rsidR="00D303C1" w:rsidRPr="008A15E6" w:rsidRDefault="00D303C1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Старосельское сельское поселение</w:t>
            </w:r>
          </w:p>
        </w:tc>
      </w:tr>
      <w:tr w:rsidR="00D303C1" w:rsidRPr="00717E6B">
        <w:trPr>
          <w:jc w:val="center"/>
        </w:trPr>
        <w:tc>
          <w:tcPr>
            <w:tcW w:w="574" w:type="dxa"/>
          </w:tcPr>
          <w:p w:rsidR="00D303C1" w:rsidRPr="008A15E6" w:rsidRDefault="00D303C1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D303C1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 № 83-32,   д. Лизогубовка, Брянская область,  </w:t>
            </w:r>
          </w:p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 Советский, д. 2 а, подъезд 2</w:t>
            </w:r>
          </w:p>
        </w:tc>
        <w:tc>
          <w:tcPr>
            <w:tcW w:w="1210" w:type="dxa"/>
          </w:tcPr>
          <w:p w:rsidR="00D303C1" w:rsidRPr="008A15E6" w:rsidRDefault="00D303C1" w:rsidP="004B6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</w:t>
            </w: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00" w:type="dxa"/>
          </w:tcPr>
          <w:p w:rsidR="00D303C1" w:rsidRPr="008A15E6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1" w:type="dxa"/>
          </w:tcPr>
          <w:p w:rsidR="00D303C1" w:rsidRPr="00717E6B" w:rsidRDefault="00D303C1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5E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</w:tbl>
    <w:p w:rsidR="00D303C1" w:rsidRDefault="00D303C1" w:rsidP="008A15E6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</w:p>
    <w:p w:rsidR="00D303C1" w:rsidRPr="00927294" w:rsidRDefault="00D303C1" w:rsidP="008A15E6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D303C1" w:rsidRPr="00927294" w:rsidRDefault="00D303C1" w:rsidP="008A15E6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 </w:t>
      </w:r>
      <w:r w:rsidRPr="00927294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 </w:t>
      </w:r>
      <w:r w:rsidRPr="00927294"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</w:p>
    <w:p w:rsidR="00D303C1" w:rsidRDefault="00D303C1" w:rsidP="008A15E6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sz w:val="28"/>
          <w:szCs w:val="28"/>
        </w:rPr>
      </w:pPr>
      <w:r w:rsidRPr="0092729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60.03.2023</w:t>
      </w:r>
      <w:r w:rsidRPr="0092729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61</w:t>
      </w:r>
    </w:p>
    <w:p w:rsidR="00D303C1" w:rsidRDefault="00D303C1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3C1" w:rsidRDefault="00D303C1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3C1" w:rsidRDefault="00D303C1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3C1" w:rsidRDefault="00D303C1" w:rsidP="00537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0C0">
        <w:rPr>
          <w:rFonts w:ascii="Times New Roman" w:hAnsi="Times New Roman" w:cs="Times New Roman"/>
          <w:sz w:val="24"/>
          <w:szCs w:val="24"/>
        </w:rPr>
        <w:t xml:space="preserve"> </w:t>
      </w:r>
      <w:r w:rsidRPr="002803F1">
        <w:rPr>
          <w:rFonts w:ascii="Times New Roman" w:hAnsi="Times New Roman" w:cs="Times New Roman"/>
          <w:sz w:val="24"/>
          <w:szCs w:val="24"/>
        </w:rPr>
        <w:t xml:space="preserve">Состав комиссии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2803F1">
        <w:rPr>
          <w:rFonts w:ascii="Times New Roman" w:hAnsi="Times New Roman" w:cs="Times New Roman"/>
          <w:sz w:val="24"/>
          <w:szCs w:val="24"/>
        </w:rPr>
        <w:t xml:space="preserve">проведения комплексных проверок </w:t>
      </w:r>
    </w:p>
    <w:p w:rsidR="00D303C1" w:rsidRDefault="00D303C1" w:rsidP="002803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03F1">
        <w:rPr>
          <w:rFonts w:ascii="Times New Roman" w:hAnsi="Times New Roman" w:cs="Times New Roman"/>
          <w:sz w:val="24"/>
          <w:szCs w:val="24"/>
        </w:rPr>
        <w:t xml:space="preserve">защитных сооружений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3F1">
        <w:rPr>
          <w:rFonts w:ascii="Times New Roman" w:hAnsi="Times New Roman" w:cs="Times New Roman"/>
          <w:sz w:val="24"/>
          <w:szCs w:val="24"/>
        </w:rPr>
        <w:t xml:space="preserve">гражданской обороны на территории </w:t>
      </w:r>
    </w:p>
    <w:p w:rsidR="00D303C1" w:rsidRPr="002803F1" w:rsidRDefault="00D303C1" w:rsidP="0028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03F1">
        <w:rPr>
          <w:rFonts w:ascii="Times New Roman" w:hAnsi="Times New Roman" w:cs="Times New Roman"/>
          <w:sz w:val="24"/>
          <w:szCs w:val="24"/>
        </w:rPr>
        <w:t>Унечского муниципального района Брянской области  в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803F1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803F1">
        <w:rPr>
          <w:rFonts w:ascii="Times New Roman" w:hAnsi="Times New Roman" w:cs="Times New Roman"/>
          <w:sz w:val="24"/>
          <w:szCs w:val="24"/>
        </w:rPr>
        <w:t xml:space="preserve"> годах</w:t>
      </w:r>
    </w:p>
    <w:p w:rsidR="00D303C1" w:rsidRPr="002803F1" w:rsidRDefault="00D303C1" w:rsidP="00537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3243"/>
        <w:gridCol w:w="5761"/>
      </w:tblGrid>
      <w:tr w:rsidR="00D303C1" w:rsidRPr="0097432F">
        <w:trPr>
          <w:tblHeader/>
          <w:jc w:val="center"/>
        </w:trPr>
        <w:tc>
          <w:tcPr>
            <w:tcW w:w="617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43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имя, отчество</w:t>
            </w:r>
          </w:p>
        </w:tc>
        <w:tc>
          <w:tcPr>
            <w:tcW w:w="5761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  <w:p w:rsidR="00D303C1" w:rsidRPr="0097432F" w:rsidRDefault="00D303C1" w:rsidP="009743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по месту работы</w:t>
            </w:r>
          </w:p>
        </w:tc>
      </w:tr>
      <w:tr w:rsidR="00D303C1" w:rsidRPr="0097432F">
        <w:trPr>
          <w:jc w:val="center"/>
        </w:trPr>
        <w:tc>
          <w:tcPr>
            <w:tcW w:w="9621" w:type="dxa"/>
            <w:gridSpan w:val="3"/>
          </w:tcPr>
          <w:p w:rsidR="00D303C1" w:rsidRPr="0097432F" w:rsidRDefault="00D303C1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  <w:lang w:val="en-US"/>
              </w:rPr>
            </w:pPr>
            <w:r w:rsidRPr="0097432F">
              <w:t>Председатель комиссии</w:t>
            </w:r>
            <w:r w:rsidRPr="0097432F">
              <w:rPr>
                <w:lang w:val="en-US"/>
              </w:rPr>
              <w:t>:</w:t>
            </w:r>
          </w:p>
        </w:tc>
      </w:tr>
      <w:tr w:rsidR="00D303C1" w:rsidRPr="0097432F">
        <w:trPr>
          <w:jc w:val="center"/>
        </w:trPr>
        <w:tc>
          <w:tcPr>
            <w:tcW w:w="617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3" w:type="dxa"/>
          </w:tcPr>
          <w:p w:rsidR="00D303C1" w:rsidRDefault="00D303C1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</w:rPr>
              <w:t xml:space="preserve">Акуленко </w:t>
            </w:r>
          </w:p>
          <w:p w:rsidR="00D303C1" w:rsidRPr="0097432F" w:rsidRDefault="00D303C1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</w:rPr>
              <w:t>Оксана Александровна</w:t>
            </w:r>
          </w:p>
        </w:tc>
        <w:tc>
          <w:tcPr>
            <w:tcW w:w="5761" w:type="dxa"/>
          </w:tcPr>
          <w:p w:rsidR="00D303C1" w:rsidRDefault="00D303C1" w:rsidP="0097432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3C1" w:rsidRPr="0097432F" w:rsidRDefault="00D303C1" w:rsidP="0097432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 заместителя</w:t>
            </w: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 xml:space="preserve"> главы администрации   района</w:t>
            </w:r>
          </w:p>
        </w:tc>
      </w:tr>
      <w:tr w:rsidR="00D303C1" w:rsidRPr="0097432F">
        <w:trPr>
          <w:jc w:val="center"/>
        </w:trPr>
        <w:tc>
          <w:tcPr>
            <w:tcW w:w="9621" w:type="dxa"/>
            <w:gridSpan w:val="3"/>
          </w:tcPr>
          <w:p w:rsidR="00D303C1" w:rsidRPr="0097432F" w:rsidRDefault="00D303C1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  <w:lang w:val="en-US"/>
              </w:rPr>
            </w:pPr>
            <w:r w:rsidRPr="0097432F">
              <w:t>Заместитель председателя комиссии</w:t>
            </w:r>
            <w:r w:rsidRPr="0097432F">
              <w:rPr>
                <w:lang w:val="en-US"/>
              </w:rPr>
              <w:t>:</w:t>
            </w:r>
          </w:p>
        </w:tc>
      </w:tr>
      <w:tr w:rsidR="00D303C1" w:rsidRPr="0097432F">
        <w:trPr>
          <w:jc w:val="center"/>
        </w:trPr>
        <w:tc>
          <w:tcPr>
            <w:tcW w:w="617" w:type="dxa"/>
          </w:tcPr>
          <w:p w:rsidR="00D303C1" w:rsidRPr="003819DB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9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3" w:type="dxa"/>
          </w:tcPr>
          <w:p w:rsidR="00D303C1" w:rsidRPr="003819DB" w:rsidRDefault="00D303C1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</w:rPr>
            </w:pPr>
            <w:r w:rsidRPr="003819DB">
              <w:rPr>
                <w:color w:val="auto"/>
              </w:rPr>
              <w:t xml:space="preserve">Боровкова </w:t>
            </w:r>
          </w:p>
          <w:p w:rsidR="00D303C1" w:rsidRPr="003819DB" w:rsidRDefault="00D303C1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</w:rPr>
            </w:pPr>
            <w:r w:rsidRPr="003819DB">
              <w:rPr>
                <w:color w:val="auto"/>
              </w:rPr>
              <w:t>Наталья Михайловна</w:t>
            </w:r>
          </w:p>
        </w:tc>
        <w:tc>
          <w:tcPr>
            <w:tcW w:w="5761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19DB">
              <w:rPr>
                <w:rFonts w:ascii="Times New Roman" w:hAnsi="Times New Roman" w:cs="Times New Roman"/>
                <w:sz w:val="24"/>
                <w:szCs w:val="24"/>
              </w:rPr>
              <w:t>и.о. начальника отдела  по жилищно-коммунальному и дорожному хозяйству</w:t>
            </w:r>
          </w:p>
        </w:tc>
      </w:tr>
      <w:tr w:rsidR="00D303C1" w:rsidRPr="0097432F">
        <w:trPr>
          <w:jc w:val="center"/>
        </w:trPr>
        <w:tc>
          <w:tcPr>
            <w:tcW w:w="9621" w:type="dxa"/>
            <w:gridSpan w:val="3"/>
          </w:tcPr>
          <w:p w:rsidR="00D303C1" w:rsidRPr="0097432F" w:rsidRDefault="00D303C1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</w:rPr>
            </w:pPr>
            <w:r w:rsidRPr="0097432F">
              <w:t>Члены комиссии</w:t>
            </w:r>
            <w:r w:rsidRPr="0097432F">
              <w:rPr>
                <w:lang w:val="en-US"/>
              </w:rPr>
              <w:t>:</w:t>
            </w:r>
          </w:p>
        </w:tc>
      </w:tr>
      <w:tr w:rsidR="00D303C1" w:rsidRPr="0097432F">
        <w:trPr>
          <w:jc w:val="center"/>
        </w:trPr>
        <w:tc>
          <w:tcPr>
            <w:tcW w:w="617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3" w:type="dxa"/>
          </w:tcPr>
          <w:p w:rsidR="00D303C1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Зоя Александровна</w:t>
            </w:r>
          </w:p>
        </w:tc>
        <w:tc>
          <w:tcPr>
            <w:tcW w:w="5761" w:type="dxa"/>
          </w:tcPr>
          <w:p w:rsidR="00D303C1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н</w:t>
            </w: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 xml:space="preserve"> МКУ ЕДДС Унечского района</w:t>
            </w:r>
          </w:p>
        </w:tc>
      </w:tr>
      <w:tr w:rsidR="00D303C1" w:rsidRPr="0097432F">
        <w:trPr>
          <w:jc w:val="center"/>
        </w:trPr>
        <w:tc>
          <w:tcPr>
            <w:tcW w:w="617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3" w:type="dxa"/>
          </w:tcPr>
          <w:p w:rsidR="00D303C1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Кургуз</w:t>
            </w:r>
          </w:p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Митрофанович</w:t>
            </w:r>
          </w:p>
        </w:tc>
        <w:tc>
          <w:tcPr>
            <w:tcW w:w="5761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ведущий инспектор сектора мобилизационной работы администрации района</w:t>
            </w:r>
          </w:p>
        </w:tc>
      </w:tr>
      <w:tr w:rsidR="00D303C1" w:rsidRPr="0097432F">
        <w:trPr>
          <w:jc w:val="center"/>
        </w:trPr>
        <w:tc>
          <w:tcPr>
            <w:tcW w:w="617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43" w:type="dxa"/>
          </w:tcPr>
          <w:p w:rsidR="00D303C1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Карасева </w:t>
            </w:r>
          </w:p>
          <w:p w:rsidR="00D303C1" w:rsidRPr="0097432F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Марина Петровна  </w:t>
            </w:r>
          </w:p>
        </w:tc>
        <w:tc>
          <w:tcPr>
            <w:tcW w:w="5761" w:type="dxa"/>
          </w:tcPr>
          <w:p w:rsidR="00D303C1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3C1" w:rsidRPr="0097432F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и.о. главы Высокской сельской администрации.</w:t>
            </w:r>
          </w:p>
        </w:tc>
      </w:tr>
      <w:tr w:rsidR="00D303C1" w:rsidRPr="0097432F">
        <w:trPr>
          <w:jc w:val="center"/>
        </w:trPr>
        <w:tc>
          <w:tcPr>
            <w:tcW w:w="617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3" w:type="dxa"/>
          </w:tcPr>
          <w:p w:rsidR="00D303C1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Сасова </w:t>
            </w:r>
          </w:p>
          <w:p w:rsidR="00D303C1" w:rsidRPr="0097432F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Любовь Ивановна</w:t>
            </w:r>
          </w:p>
        </w:tc>
        <w:tc>
          <w:tcPr>
            <w:tcW w:w="5761" w:type="dxa"/>
          </w:tcPr>
          <w:p w:rsidR="00D303C1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3C1" w:rsidRPr="0097432F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Найтоповичской сельской администрации</w:t>
            </w:r>
          </w:p>
        </w:tc>
      </w:tr>
      <w:tr w:rsidR="00D303C1" w:rsidRPr="0097432F">
        <w:trPr>
          <w:jc w:val="center"/>
        </w:trPr>
        <w:tc>
          <w:tcPr>
            <w:tcW w:w="617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3" w:type="dxa"/>
          </w:tcPr>
          <w:p w:rsidR="00D303C1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Мельникова </w:t>
            </w:r>
          </w:p>
          <w:p w:rsidR="00D303C1" w:rsidRPr="0097432F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Елена Александровна</w:t>
            </w:r>
          </w:p>
        </w:tc>
        <w:tc>
          <w:tcPr>
            <w:tcW w:w="5761" w:type="dxa"/>
          </w:tcPr>
          <w:p w:rsidR="00D303C1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3C1" w:rsidRPr="0097432F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Павловской сельской администрации</w:t>
            </w:r>
          </w:p>
        </w:tc>
      </w:tr>
      <w:tr w:rsidR="00D303C1" w:rsidRPr="0097432F">
        <w:trPr>
          <w:jc w:val="center"/>
        </w:trPr>
        <w:tc>
          <w:tcPr>
            <w:tcW w:w="617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3" w:type="dxa"/>
          </w:tcPr>
          <w:p w:rsidR="00D303C1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Гришаева</w:t>
            </w:r>
          </w:p>
          <w:p w:rsidR="00D303C1" w:rsidRPr="0097432F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Лариса Викторовна</w:t>
            </w: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761" w:type="dxa"/>
          </w:tcPr>
          <w:p w:rsidR="00D303C1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3C1" w:rsidRPr="0097432F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и.о. </w:t>
            </w: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Старогутнянской сельской администрации</w:t>
            </w:r>
          </w:p>
        </w:tc>
      </w:tr>
      <w:tr w:rsidR="00D303C1" w:rsidRPr="0097432F">
        <w:trPr>
          <w:jc w:val="center"/>
        </w:trPr>
        <w:tc>
          <w:tcPr>
            <w:tcW w:w="617" w:type="dxa"/>
          </w:tcPr>
          <w:p w:rsidR="00D303C1" w:rsidRPr="0097432F" w:rsidRDefault="00D303C1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43" w:type="dxa"/>
          </w:tcPr>
          <w:p w:rsidR="00D303C1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Лукашов </w:t>
            </w:r>
          </w:p>
          <w:p w:rsidR="00D303C1" w:rsidRPr="0097432F" w:rsidRDefault="00D303C1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Анатолий Васильевич</w:t>
            </w:r>
          </w:p>
        </w:tc>
        <w:tc>
          <w:tcPr>
            <w:tcW w:w="5761" w:type="dxa"/>
          </w:tcPr>
          <w:p w:rsidR="00D303C1" w:rsidRDefault="00D303C1" w:rsidP="0097432F">
            <w:pPr>
              <w:spacing w:after="0" w:line="240" w:lineRule="auto"/>
              <w:rPr>
                <w:rStyle w:val="Heading1Char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</w:pPr>
          </w:p>
          <w:p w:rsidR="00D303C1" w:rsidRPr="0097432F" w:rsidRDefault="00D303C1" w:rsidP="0097432F">
            <w:pPr>
              <w:spacing w:after="0" w:line="240" w:lineRule="auto"/>
              <w:rPr>
                <w:rStyle w:val="Heading1Char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</w:pPr>
            <w:r w:rsidRPr="0097432F">
              <w:rPr>
                <w:rStyle w:val="Heading1Char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глава  Старосельской сельской администрации</w:t>
            </w:r>
          </w:p>
        </w:tc>
      </w:tr>
    </w:tbl>
    <w:p w:rsidR="00D303C1" w:rsidRPr="005370C0" w:rsidRDefault="00D303C1" w:rsidP="00537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303C1" w:rsidRPr="005370C0" w:rsidSect="00717E6B">
      <w:pgSz w:w="11905" w:h="16838"/>
      <w:pgMar w:top="567" w:right="567" w:bottom="719" w:left="539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3C1" w:rsidRDefault="00D303C1" w:rsidP="007E27AA">
      <w:pPr>
        <w:spacing w:after="0" w:line="240" w:lineRule="auto"/>
      </w:pPr>
      <w:r>
        <w:separator/>
      </w:r>
    </w:p>
  </w:endnote>
  <w:endnote w:type="continuationSeparator" w:id="1">
    <w:p w:rsidR="00D303C1" w:rsidRDefault="00D303C1" w:rsidP="007E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3C1" w:rsidRDefault="00D303C1" w:rsidP="007E27AA">
      <w:pPr>
        <w:spacing w:after="0" w:line="240" w:lineRule="auto"/>
      </w:pPr>
      <w:r>
        <w:separator/>
      </w:r>
    </w:p>
  </w:footnote>
  <w:footnote w:type="continuationSeparator" w:id="1">
    <w:p w:rsidR="00D303C1" w:rsidRDefault="00D303C1" w:rsidP="007E2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4881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1D2B6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A5E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7A29C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2443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BE2E82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786E1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87541C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068A9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0AE03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6E822BA"/>
    <w:multiLevelType w:val="hybridMultilevel"/>
    <w:tmpl w:val="F2880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46445"/>
    <w:multiLevelType w:val="multilevel"/>
    <w:tmpl w:val="09B24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547D24"/>
    <w:multiLevelType w:val="multilevel"/>
    <w:tmpl w:val="CD40ADA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3">
    <w:nsid w:val="2FEF12DE"/>
    <w:multiLevelType w:val="hybridMultilevel"/>
    <w:tmpl w:val="6DE6A52A"/>
    <w:lvl w:ilvl="0" w:tplc="38267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397F37"/>
    <w:multiLevelType w:val="multilevel"/>
    <w:tmpl w:val="CD40ADA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5">
    <w:nsid w:val="405C5174"/>
    <w:multiLevelType w:val="hybridMultilevel"/>
    <w:tmpl w:val="069CD9A0"/>
    <w:lvl w:ilvl="0" w:tplc="04190013">
      <w:start w:val="1"/>
      <w:numFmt w:val="upperRoman"/>
      <w:lvlText w:val="%1."/>
      <w:lvlJc w:val="right"/>
      <w:pPr>
        <w:ind w:left="1590" w:hanging="360"/>
      </w:pPr>
    </w:lvl>
    <w:lvl w:ilvl="1" w:tplc="04190019">
      <w:start w:val="1"/>
      <w:numFmt w:val="lowerLetter"/>
      <w:lvlText w:val="%2."/>
      <w:lvlJc w:val="left"/>
      <w:pPr>
        <w:ind w:left="2310" w:hanging="360"/>
      </w:pPr>
    </w:lvl>
    <w:lvl w:ilvl="2" w:tplc="0419001B">
      <w:start w:val="1"/>
      <w:numFmt w:val="lowerRoman"/>
      <w:lvlText w:val="%3."/>
      <w:lvlJc w:val="right"/>
      <w:pPr>
        <w:ind w:left="3030" w:hanging="180"/>
      </w:pPr>
    </w:lvl>
    <w:lvl w:ilvl="3" w:tplc="0419000F">
      <w:start w:val="1"/>
      <w:numFmt w:val="decimal"/>
      <w:lvlText w:val="%4."/>
      <w:lvlJc w:val="left"/>
      <w:pPr>
        <w:ind w:left="3750" w:hanging="360"/>
      </w:pPr>
    </w:lvl>
    <w:lvl w:ilvl="4" w:tplc="04190019">
      <w:start w:val="1"/>
      <w:numFmt w:val="lowerLetter"/>
      <w:lvlText w:val="%5."/>
      <w:lvlJc w:val="left"/>
      <w:pPr>
        <w:ind w:left="4470" w:hanging="360"/>
      </w:pPr>
    </w:lvl>
    <w:lvl w:ilvl="5" w:tplc="0419001B">
      <w:start w:val="1"/>
      <w:numFmt w:val="lowerRoman"/>
      <w:lvlText w:val="%6."/>
      <w:lvlJc w:val="right"/>
      <w:pPr>
        <w:ind w:left="5190" w:hanging="180"/>
      </w:pPr>
    </w:lvl>
    <w:lvl w:ilvl="6" w:tplc="0419000F">
      <w:start w:val="1"/>
      <w:numFmt w:val="decimal"/>
      <w:lvlText w:val="%7."/>
      <w:lvlJc w:val="left"/>
      <w:pPr>
        <w:ind w:left="5910" w:hanging="360"/>
      </w:pPr>
    </w:lvl>
    <w:lvl w:ilvl="7" w:tplc="04190019">
      <w:start w:val="1"/>
      <w:numFmt w:val="lowerLetter"/>
      <w:lvlText w:val="%8."/>
      <w:lvlJc w:val="left"/>
      <w:pPr>
        <w:ind w:left="6630" w:hanging="360"/>
      </w:pPr>
    </w:lvl>
    <w:lvl w:ilvl="8" w:tplc="0419001B">
      <w:start w:val="1"/>
      <w:numFmt w:val="lowerRoman"/>
      <w:lvlText w:val="%9."/>
      <w:lvlJc w:val="right"/>
      <w:pPr>
        <w:ind w:left="7350" w:hanging="180"/>
      </w:pPr>
    </w:lvl>
  </w:abstractNum>
  <w:abstractNum w:abstractNumId="16">
    <w:nsid w:val="416C211E"/>
    <w:multiLevelType w:val="singleLevel"/>
    <w:tmpl w:val="4DF8BB70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7">
    <w:nsid w:val="43223123"/>
    <w:multiLevelType w:val="hybridMultilevel"/>
    <w:tmpl w:val="B1664A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506251"/>
    <w:multiLevelType w:val="hybridMultilevel"/>
    <w:tmpl w:val="FD369A36"/>
    <w:lvl w:ilvl="0" w:tplc="8766DCAA">
      <w:start w:val="4"/>
      <w:numFmt w:val="decimal"/>
      <w:lvlText w:val="%1."/>
      <w:lvlJc w:val="left"/>
      <w:pPr>
        <w:ind w:left="64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30"/>
        <w:szCs w:val="30"/>
        <w:u w:val="none"/>
        <w:vertAlign w:val="baseline"/>
      </w:rPr>
    </w:lvl>
    <w:lvl w:ilvl="1" w:tplc="FBBAABD4">
      <w:start w:val="1"/>
      <w:numFmt w:val="lowerLetter"/>
      <w:lvlText w:val="%2"/>
      <w:lvlJc w:val="left"/>
      <w:pPr>
        <w:ind w:left="182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30"/>
        <w:szCs w:val="30"/>
        <w:u w:val="none"/>
        <w:vertAlign w:val="baseline"/>
      </w:rPr>
    </w:lvl>
    <w:lvl w:ilvl="2" w:tplc="5BA2CCF0">
      <w:start w:val="1"/>
      <w:numFmt w:val="lowerRoman"/>
      <w:lvlText w:val="%3"/>
      <w:lvlJc w:val="left"/>
      <w:pPr>
        <w:ind w:left="254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30"/>
        <w:szCs w:val="30"/>
        <w:u w:val="none"/>
        <w:vertAlign w:val="baseline"/>
      </w:rPr>
    </w:lvl>
    <w:lvl w:ilvl="3" w:tplc="A5AA1A20">
      <w:start w:val="1"/>
      <w:numFmt w:val="decimal"/>
      <w:lvlText w:val="%4"/>
      <w:lvlJc w:val="left"/>
      <w:pPr>
        <w:ind w:left="32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30"/>
        <w:szCs w:val="30"/>
        <w:u w:val="none"/>
        <w:vertAlign w:val="baseline"/>
      </w:rPr>
    </w:lvl>
    <w:lvl w:ilvl="4" w:tplc="AAAC132A">
      <w:start w:val="1"/>
      <w:numFmt w:val="lowerLetter"/>
      <w:lvlText w:val="%5"/>
      <w:lvlJc w:val="left"/>
      <w:pPr>
        <w:ind w:left="39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30"/>
        <w:szCs w:val="30"/>
        <w:u w:val="none"/>
        <w:vertAlign w:val="baseline"/>
      </w:rPr>
    </w:lvl>
    <w:lvl w:ilvl="5" w:tplc="9168E748">
      <w:start w:val="1"/>
      <w:numFmt w:val="lowerRoman"/>
      <w:lvlText w:val="%6"/>
      <w:lvlJc w:val="left"/>
      <w:pPr>
        <w:ind w:left="470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30"/>
        <w:szCs w:val="30"/>
        <w:u w:val="none"/>
        <w:vertAlign w:val="baseline"/>
      </w:rPr>
    </w:lvl>
    <w:lvl w:ilvl="6" w:tplc="4B265066">
      <w:start w:val="1"/>
      <w:numFmt w:val="decimal"/>
      <w:lvlText w:val="%7"/>
      <w:lvlJc w:val="left"/>
      <w:pPr>
        <w:ind w:left="542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30"/>
        <w:szCs w:val="30"/>
        <w:u w:val="none"/>
        <w:vertAlign w:val="baseline"/>
      </w:rPr>
    </w:lvl>
    <w:lvl w:ilvl="7" w:tplc="E0B663C6">
      <w:start w:val="1"/>
      <w:numFmt w:val="lowerLetter"/>
      <w:lvlText w:val="%8"/>
      <w:lvlJc w:val="left"/>
      <w:pPr>
        <w:ind w:left="614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30"/>
        <w:szCs w:val="30"/>
        <w:u w:val="none"/>
        <w:vertAlign w:val="baseline"/>
      </w:rPr>
    </w:lvl>
    <w:lvl w:ilvl="8" w:tplc="3AB6E80C">
      <w:start w:val="1"/>
      <w:numFmt w:val="lowerRoman"/>
      <w:lvlText w:val="%9"/>
      <w:lvlJc w:val="left"/>
      <w:pPr>
        <w:ind w:left="68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30"/>
        <w:szCs w:val="30"/>
        <w:u w:val="none"/>
        <w:vertAlign w:val="baseline"/>
      </w:rPr>
    </w:lvl>
  </w:abstractNum>
  <w:abstractNum w:abstractNumId="19">
    <w:nsid w:val="46E33C23"/>
    <w:multiLevelType w:val="hybridMultilevel"/>
    <w:tmpl w:val="7C6CD1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3C74DF9"/>
    <w:multiLevelType w:val="hybridMultilevel"/>
    <w:tmpl w:val="34F4F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916FF8"/>
    <w:multiLevelType w:val="multilevel"/>
    <w:tmpl w:val="E30E53FE"/>
    <w:lvl w:ilvl="0">
      <w:start w:val="1"/>
      <w:numFmt w:val="decimal"/>
      <w:pStyle w:val="1"/>
      <w:lvlText w:val="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sz w:val="26"/>
        <w:szCs w:val="26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851"/>
        </w:tabs>
        <w:ind w:left="-425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702"/>
        </w:tabs>
        <w:ind w:left="284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szCs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2297"/>
        </w:tabs>
        <w:ind w:left="1406" w:firstLine="1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szCs w:val="26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Courier New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22">
    <w:nsid w:val="5D171309"/>
    <w:multiLevelType w:val="hybridMultilevel"/>
    <w:tmpl w:val="CED0AE6C"/>
    <w:lvl w:ilvl="0" w:tplc="4A6EAD02">
      <w:start w:val="1"/>
      <w:numFmt w:val="decimal"/>
      <w:lvlText w:val="%1."/>
      <w:lvlJc w:val="left"/>
      <w:pPr>
        <w:ind w:left="26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390" w:hanging="360"/>
      </w:pPr>
    </w:lvl>
    <w:lvl w:ilvl="2" w:tplc="0419001B">
      <w:start w:val="1"/>
      <w:numFmt w:val="lowerRoman"/>
      <w:lvlText w:val="%3."/>
      <w:lvlJc w:val="right"/>
      <w:pPr>
        <w:ind w:left="4110" w:hanging="180"/>
      </w:pPr>
    </w:lvl>
    <w:lvl w:ilvl="3" w:tplc="0419000F">
      <w:start w:val="1"/>
      <w:numFmt w:val="decimal"/>
      <w:lvlText w:val="%4."/>
      <w:lvlJc w:val="left"/>
      <w:pPr>
        <w:ind w:left="4830" w:hanging="360"/>
      </w:pPr>
    </w:lvl>
    <w:lvl w:ilvl="4" w:tplc="04190019">
      <w:start w:val="1"/>
      <w:numFmt w:val="lowerLetter"/>
      <w:lvlText w:val="%5."/>
      <w:lvlJc w:val="left"/>
      <w:pPr>
        <w:ind w:left="5550" w:hanging="360"/>
      </w:pPr>
    </w:lvl>
    <w:lvl w:ilvl="5" w:tplc="0419001B">
      <w:start w:val="1"/>
      <w:numFmt w:val="lowerRoman"/>
      <w:lvlText w:val="%6."/>
      <w:lvlJc w:val="right"/>
      <w:pPr>
        <w:ind w:left="6270" w:hanging="180"/>
      </w:pPr>
    </w:lvl>
    <w:lvl w:ilvl="6" w:tplc="0419000F">
      <w:start w:val="1"/>
      <w:numFmt w:val="decimal"/>
      <w:lvlText w:val="%7."/>
      <w:lvlJc w:val="left"/>
      <w:pPr>
        <w:ind w:left="6990" w:hanging="360"/>
      </w:pPr>
    </w:lvl>
    <w:lvl w:ilvl="7" w:tplc="04190019">
      <w:start w:val="1"/>
      <w:numFmt w:val="lowerLetter"/>
      <w:lvlText w:val="%8."/>
      <w:lvlJc w:val="left"/>
      <w:pPr>
        <w:ind w:left="7710" w:hanging="360"/>
      </w:pPr>
    </w:lvl>
    <w:lvl w:ilvl="8" w:tplc="0419001B">
      <w:start w:val="1"/>
      <w:numFmt w:val="lowerRoman"/>
      <w:lvlText w:val="%9."/>
      <w:lvlJc w:val="right"/>
      <w:pPr>
        <w:ind w:left="8430" w:hanging="180"/>
      </w:pPr>
    </w:lvl>
  </w:abstractNum>
  <w:abstractNum w:abstractNumId="23">
    <w:nsid w:val="5E2A2DB0"/>
    <w:multiLevelType w:val="hybridMultilevel"/>
    <w:tmpl w:val="CF1AB650"/>
    <w:lvl w:ilvl="0" w:tplc="04190013">
      <w:start w:val="1"/>
      <w:numFmt w:val="upperRoman"/>
      <w:lvlText w:val="%1."/>
      <w:lvlJc w:val="righ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24">
    <w:nsid w:val="6AC30FDF"/>
    <w:multiLevelType w:val="hybridMultilevel"/>
    <w:tmpl w:val="34D8AB1E"/>
    <w:lvl w:ilvl="0" w:tplc="230847EC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25">
    <w:nsid w:val="6CC3527F"/>
    <w:multiLevelType w:val="multilevel"/>
    <w:tmpl w:val="F682824E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4" w:hanging="2160"/>
      </w:pPr>
      <w:rPr>
        <w:rFonts w:hint="default"/>
      </w:rPr>
    </w:lvl>
  </w:abstractNum>
  <w:num w:numId="1">
    <w:abstractNumId w:val="21"/>
  </w:num>
  <w:num w:numId="2">
    <w:abstractNumId w:val="20"/>
  </w:num>
  <w:num w:numId="3">
    <w:abstractNumId w:val="21"/>
  </w:num>
  <w:num w:numId="4">
    <w:abstractNumId w:val="21"/>
  </w:num>
  <w:num w:numId="5">
    <w:abstractNumId w:val="21"/>
  </w:num>
  <w:num w:numId="6">
    <w:abstractNumId w:val="15"/>
  </w:num>
  <w:num w:numId="7">
    <w:abstractNumId w:val="23"/>
  </w:num>
  <w:num w:numId="8">
    <w:abstractNumId w:val="22"/>
  </w:num>
  <w:num w:numId="9">
    <w:abstractNumId w:val="10"/>
  </w:num>
  <w:num w:numId="10">
    <w:abstractNumId w:val="25"/>
  </w:num>
  <w:num w:numId="11">
    <w:abstractNumId w:val="12"/>
  </w:num>
  <w:num w:numId="12">
    <w:abstractNumId w:val="14"/>
  </w:num>
  <w:num w:numId="13">
    <w:abstractNumId w:val="21"/>
  </w:num>
  <w:num w:numId="14">
    <w:abstractNumId w:val="21"/>
  </w:num>
  <w:num w:numId="15">
    <w:abstractNumId w:val="16"/>
  </w:num>
  <w:num w:numId="16">
    <w:abstractNumId w:val="21"/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11"/>
  </w:num>
  <w:num w:numId="22">
    <w:abstractNumId w:val="17"/>
  </w:num>
  <w:num w:numId="23">
    <w:abstractNumId w:val="13"/>
  </w:num>
  <w:num w:numId="24">
    <w:abstractNumId w:val="24"/>
  </w:num>
  <w:num w:numId="25">
    <w:abstractNumId w:val="19"/>
  </w:num>
  <w:num w:numId="26">
    <w:abstractNumId w:val="1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892"/>
    <w:rsid w:val="00001DDA"/>
    <w:rsid w:val="000142B2"/>
    <w:rsid w:val="00017B87"/>
    <w:rsid w:val="0002150F"/>
    <w:rsid w:val="000232DF"/>
    <w:rsid w:val="0003141E"/>
    <w:rsid w:val="00041F9C"/>
    <w:rsid w:val="0005268D"/>
    <w:rsid w:val="00056CB3"/>
    <w:rsid w:val="00066136"/>
    <w:rsid w:val="0006798D"/>
    <w:rsid w:val="000767C0"/>
    <w:rsid w:val="00087F59"/>
    <w:rsid w:val="00090F4C"/>
    <w:rsid w:val="000A513C"/>
    <w:rsid w:val="000A67E6"/>
    <w:rsid w:val="000B17E7"/>
    <w:rsid w:val="000B1F30"/>
    <w:rsid w:val="000B3397"/>
    <w:rsid w:val="000C6956"/>
    <w:rsid w:val="000C6FF1"/>
    <w:rsid w:val="000D0DD0"/>
    <w:rsid w:val="000D4556"/>
    <w:rsid w:val="000D478C"/>
    <w:rsid w:val="000E1DCC"/>
    <w:rsid w:val="000E4441"/>
    <w:rsid w:val="000F0364"/>
    <w:rsid w:val="000F3793"/>
    <w:rsid w:val="000F3B58"/>
    <w:rsid w:val="00101515"/>
    <w:rsid w:val="00103F3A"/>
    <w:rsid w:val="00111029"/>
    <w:rsid w:val="00111518"/>
    <w:rsid w:val="00111C1D"/>
    <w:rsid w:val="00113A99"/>
    <w:rsid w:val="0011629B"/>
    <w:rsid w:val="00117987"/>
    <w:rsid w:val="00123EBF"/>
    <w:rsid w:val="0012432D"/>
    <w:rsid w:val="0012474B"/>
    <w:rsid w:val="00127801"/>
    <w:rsid w:val="00144083"/>
    <w:rsid w:val="0014432D"/>
    <w:rsid w:val="00146BE7"/>
    <w:rsid w:val="001470B1"/>
    <w:rsid w:val="00147858"/>
    <w:rsid w:val="00150350"/>
    <w:rsid w:val="00166311"/>
    <w:rsid w:val="0017015B"/>
    <w:rsid w:val="00175E28"/>
    <w:rsid w:val="00183A09"/>
    <w:rsid w:val="00191C8E"/>
    <w:rsid w:val="00192D32"/>
    <w:rsid w:val="00195117"/>
    <w:rsid w:val="00197B87"/>
    <w:rsid w:val="001A2640"/>
    <w:rsid w:val="001A37B2"/>
    <w:rsid w:val="001A4450"/>
    <w:rsid w:val="001B0EEC"/>
    <w:rsid w:val="001B0FDE"/>
    <w:rsid w:val="001B131C"/>
    <w:rsid w:val="001B178D"/>
    <w:rsid w:val="001B2A32"/>
    <w:rsid w:val="001B2CBB"/>
    <w:rsid w:val="001B7697"/>
    <w:rsid w:val="001C4059"/>
    <w:rsid w:val="001C77BC"/>
    <w:rsid w:val="001D0252"/>
    <w:rsid w:val="001D2931"/>
    <w:rsid w:val="001D56D2"/>
    <w:rsid w:val="001D5A00"/>
    <w:rsid w:val="001D5D11"/>
    <w:rsid w:val="001E00C8"/>
    <w:rsid w:val="001E02D4"/>
    <w:rsid w:val="001F13B1"/>
    <w:rsid w:val="001F2D88"/>
    <w:rsid w:val="001F68D2"/>
    <w:rsid w:val="002039D3"/>
    <w:rsid w:val="00222122"/>
    <w:rsid w:val="00222E0C"/>
    <w:rsid w:val="002250C8"/>
    <w:rsid w:val="00230A1F"/>
    <w:rsid w:val="00230AA7"/>
    <w:rsid w:val="00234D43"/>
    <w:rsid w:val="00235C15"/>
    <w:rsid w:val="0023624C"/>
    <w:rsid w:val="0024232A"/>
    <w:rsid w:val="0025206F"/>
    <w:rsid w:val="00253365"/>
    <w:rsid w:val="0026299B"/>
    <w:rsid w:val="00267A45"/>
    <w:rsid w:val="00270C0E"/>
    <w:rsid w:val="00271567"/>
    <w:rsid w:val="002719C0"/>
    <w:rsid w:val="002764B8"/>
    <w:rsid w:val="002803F1"/>
    <w:rsid w:val="002818EA"/>
    <w:rsid w:val="00291EDB"/>
    <w:rsid w:val="00292485"/>
    <w:rsid w:val="00295412"/>
    <w:rsid w:val="002A0EA3"/>
    <w:rsid w:val="002A37B9"/>
    <w:rsid w:val="002B34FA"/>
    <w:rsid w:val="002B71AF"/>
    <w:rsid w:val="002B77CD"/>
    <w:rsid w:val="002C09F3"/>
    <w:rsid w:val="002C35AF"/>
    <w:rsid w:val="002C52CD"/>
    <w:rsid w:val="002C6147"/>
    <w:rsid w:val="002D5192"/>
    <w:rsid w:val="002E3C5B"/>
    <w:rsid w:val="002E7D70"/>
    <w:rsid w:val="002F286D"/>
    <w:rsid w:val="002F3BEC"/>
    <w:rsid w:val="002F6398"/>
    <w:rsid w:val="003006D6"/>
    <w:rsid w:val="003007E9"/>
    <w:rsid w:val="00302123"/>
    <w:rsid w:val="00307F71"/>
    <w:rsid w:val="0031292F"/>
    <w:rsid w:val="00315E0E"/>
    <w:rsid w:val="00317F24"/>
    <w:rsid w:val="003219E3"/>
    <w:rsid w:val="003304E0"/>
    <w:rsid w:val="00333B59"/>
    <w:rsid w:val="0033495B"/>
    <w:rsid w:val="00340DE9"/>
    <w:rsid w:val="003413E9"/>
    <w:rsid w:val="0034364B"/>
    <w:rsid w:val="00345658"/>
    <w:rsid w:val="00352641"/>
    <w:rsid w:val="003565AA"/>
    <w:rsid w:val="00362CD8"/>
    <w:rsid w:val="00372520"/>
    <w:rsid w:val="00375F82"/>
    <w:rsid w:val="003819DB"/>
    <w:rsid w:val="00382082"/>
    <w:rsid w:val="00385FC8"/>
    <w:rsid w:val="003872E3"/>
    <w:rsid w:val="0039077A"/>
    <w:rsid w:val="003A405E"/>
    <w:rsid w:val="003B0D69"/>
    <w:rsid w:val="003B10CF"/>
    <w:rsid w:val="003B20A0"/>
    <w:rsid w:val="003B3906"/>
    <w:rsid w:val="003B3C4C"/>
    <w:rsid w:val="003B3E39"/>
    <w:rsid w:val="003B477C"/>
    <w:rsid w:val="003B4FF6"/>
    <w:rsid w:val="003B7FF7"/>
    <w:rsid w:val="003C2B6C"/>
    <w:rsid w:val="003C6B98"/>
    <w:rsid w:val="003D5AF9"/>
    <w:rsid w:val="003D64CF"/>
    <w:rsid w:val="003E40CE"/>
    <w:rsid w:val="003E589E"/>
    <w:rsid w:val="003E636D"/>
    <w:rsid w:val="003F6EEA"/>
    <w:rsid w:val="00402334"/>
    <w:rsid w:val="0041075E"/>
    <w:rsid w:val="00413C0C"/>
    <w:rsid w:val="00414755"/>
    <w:rsid w:val="004163D4"/>
    <w:rsid w:val="004200DE"/>
    <w:rsid w:val="00421F8C"/>
    <w:rsid w:val="00423A64"/>
    <w:rsid w:val="004265CA"/>
    <w:rsid w:val="00433235"/>
    <w:rsid w:val="00436A9E"/>
    <w:rsid w:val="00441527"/>
    <w:rsid w:val="00444061"/>
    <w:rsid w:val="00444538"/>
    <w:rsid w:val="00451BD4"/>
    <w:rsid w:val="00453217"/>
    <w:rsid w:val="00453A10"/>
    <w:rsid w:val="00454484"/>
    <w:rsid w:val="00454F59"/>
    <w:rsid w:val="00456F8F"/>
    <w:rsid w:val="00463FFC"/>
    <w:rsid w:val="00466ACC"/>
    <w:rsid w:val="00467AC5"/>
    <w:rsid w:val="00467BD9"/>
    <w:rsid w:val="00485A4F"/>
    <w:rsid w:val="0049049F"/>
    <w:rsid w:val="004915C5"/>
    <w:rsid w:val="00492C9B"/>
    <w:rsid w:val="004963A6"/>
    <w:rsid w:val="004A3BCC"/>
    <w:rsid w:val="004A676E"/>
    <w:rsid w:val="004B12D1"/>
    <w:rsid w:val="004B2722"/>
    <w:rsid w:val="004B5541"/>
    <w:rsid w:val="004B5BF6"/>
    <w:rsid w:val="004B6938"/>
    <w:rsid w:val="004B7D73"/>
    <w:rsid w:val="004C18A0"/>
    <w:rsid w:val="004C63B2"/>
    <w:rsid w:val="004C6886"/>
    <w:rsid w:val="004C6AD5"/>
    <w:rsid w:val="004D323D"/>
    <w:rsid w:val="004D56C9"/>
    <w:rsid w:val="004E015E"/>
    <w:rsid w:val="004E17E6"/>
    <w:rsid w:val="004E1E57"/>
    <w:rsid w:val="004E2587"/>
    <w:rsid w:val="004E5338"/>
    <w:rsid w:val="004E7C7E"/>
    <w:rsid w:val="004F0324"/>
    <w:rsid w:val="004F147B"/>
    <w:rsid w:val="00503E7B"/>
    <w:rsid w:val="00504BE9"/>
    <w:rsid w:val="00520C21"/>
    <w:rsid w:val="0052327B"/>
    <w:rsid w:val="005370C0"/>
    <w:rsid w:val="0054765C"/>
    <w:rsid w:val="005507C7"/>
    <w:rsid w:val="00551743"/>
    <w:rsid w:val="00552130"/>
    <w:rsid w:val="0055708D"/>
    <w:rsid w:val="00557765"/>
    <w:rsid w:val="00557F9D"/>
    <w:rsid w:val="00560006"/>
    <w:rsid w:val="00565830"/>
    <w:rsid w:val="005740C4"/>
    <w:rsid w:val="00580BC9"/>
    <w:rsid w:val="00594C18"/>
    <w:rsid w:val="00596650"/>
    <w:rsid w:val="0059686D"/>
    <w:rsid w:val="005A299C"/>
    <w:rsid w:val="005A6E7A"/>
    <w:rsid w:val="005B4ED4"/>
    <w:rsid w:val="005B74DA"/>
    <w:rsid w:val="005B78D8"/>
    <w:rsid w:val="005C1593"/>
    <w:rsid w:val="005D1391"/>
    <w:rsid w:val="005D2D9F"/>
    <w:rsid w:val="005D5941"/>
    <w:rsid w:val="005D6BED"/>
    <w:rsid w:val="005D7C37"/>
    <w:rsid w:val="005E3C24"/>
    <w:rsid w:val="005F0897"/>
    <w:rsid w:val="005F3DD2"/>
    <w:rsid w:val="005F5D06"/>
    <w:rsid w:val="00606C54"/>
    <w:rsid w:val="00607ECB"/>
    <w:rsid w:val="00610462"/>
    <w:rsid w:val="00610493"/>
    <w:rsid w:val="00612CE4"/>
    <w:rsid w:val="00620624"/>
    <w:rsid w:val="006244E5"/>
    <w:rsid w:val="006307DE"/>
    <w:rsid w:val="0063242A"/>
    <w:rsid w:val="00632CF5"/>
    <w:rsid w:val="0063438B"/>
    <w:rsid w:val="00634A62"/>
    <w:rsid w:val="00634AB8"/>
    <w:rsid w:val="00636634"/>
    <w:rsid w:val="00640493"/>
    <w:rsid w:val="00640F28"/>
    <w:rsid w:val="0064395D"/>
    <w:rsid w:val="006442FD"/>
    <w:rsid w:val="006466C5"/>
    <w:rsid w:val="00650B2A"/>
    <w:rsid w:val="0065466D"/>
    <w:rsid w:val="006578B1"/>
    <w:rsid w:val="00661A1C"/>
    <w:rsid w:val="00662B54"/>
    <w:rsid w:val="00666FDA"/>
    <w:rsid w:val="006700C6"/>
    <w:rsid w:val="006709C1"/>
    <w:rsid w:val="0067736D"/>
    <w:rsid w:val="0068113A"/>
    <w:rsid w:val="006871A2"/>
    <w:rsid w:val="00692AFC"/>
    <w:rsid w:val="00694783"/>
    <w:rsid w:val="00695FBE"/>
    <w:rsid w:val="006B66F6"/>
    <w:rsid w:val="006B688E"/>
    <w:rsid w:val="006C169D"/>
    <w:rsid w:val="006D0504"/>
    <w:rsid w:val="006D1EAF"/>
    <w:rsid w:val="006D2BAC"/>
    <w:rsid w:val="006D6522"/>
    <w:rsid w:val="006D679A"/>
    <w:rsid w:val="006E3A58"/>
    <w:rsid w:val="006F1688"/>
    <w:rsid w:val="006F16AC"/>
    <w:rsid w:val="006F5AF5"/>
    <w:rsid w:val="006F678D"/>
    <w:rsid w:val="00700F13"/>
    <w:rsid w:val="00704AD5"/>
    <w:rsid w:val="00705249"/>
    <w:rsid w:val="00715739"/>
    <w:rsid w:val="00717E6B"/>
    <w:rsid w:val="00720257"/>
    <w:rsid w:val="0072378B"/>
    <w:rsid w:val="00731FD7"/>
    <w:rsid w:val="00734E2D"/>
    <w:rsid w:val="00740C11"/>
    <w:rsid w:val="00754226"/>
    <w:rsid w:val="00765230"/>
    <w:rsid w:val="00771DD9"/>
    <w:rsid w:val="00776892"/>
    <w:rsid w:val="00776A25"/>
    <w:rsid w:val="00787735"/>
    <w:rsid w:val="0079758E"/>
    <w:rsid w:val="007A2880"/>
    <w:rsid w:val="007A306E"/>
    <w:rsid w:val="007A4796"/>
    <w:rsid w:val="007A57F2"/>
    <w:rsid w:val="007B4829"/>
    <w:rsid w:val="007C4A9F"/>
    <w:rsid w:val="007D038F"/>
    <w:rsid w:val="007D44AA"/>
    <w:rsid w:val="007D56EA"/>
    <w:rsid w:val="007E04F2"/>
    <w:rsid w:val="007E0715"/>
    <w:rsid w:val="007E27AA"/>
    <w:rsid w:val="007E54C3"/>
    <w:rsid w:val="007E5ED5"/>
    <w:rsid w:val="007F418E"/>
    <w:rsid w:val="007F5D2D"/>
    <w:rsid w:val="007F5E61"/>
    <w:rsid w:val="007F7BF4"/>
    <w:rsid w:val="00803085"/>
    <w:rsid w:val="00803E09"/>
    <w:rsid w:val="00806F50"/>
    <w:rsid w:val="00807278"/>
    <w:rsid w:val="0081012C"/>
    <w:rsid w:val="00814E0B"/>
    <w:rsid w:val="00821839"/>
    <w:rsid w:val="008222B3"/>
    <w:rsid w:val="008355E8"/>
    <w:rsid w:val="00836D0E"/>
    <w:rsid w:val="008411B2"/>
    <w:rsid w:val="00841BE7"/>
    <w:rsid w:val="008476F6"/>
    <w:rsid w:val="00853827"/>
    <w:rsid w:val="0085693E"/>
    <w:rsid w:val="00862D61"/>
    <w:rsid w:val="00865B6C"/>
    <w:rsid w:val="0088129D"/>
    <w:rsid w:val="00884058"/>
    <w:rsid w:val="00886E24"/>
    <w:rsid w:val="00896CB6"/>
    <w:rsid w:val="008A15E6"/>
    <w:rsid w:val="008A44C2"/>
    <w:rsid w:val="008A51CD"/>
    <w:rsid w:val="008B18FD"/>
    <w:rsid w:val="008B3389"/>
    <w:rsid w:val="008B7856"/>
    <w:rsid w:val="008C7681"/>
    <w:rsid w:val="008D4C82"/>
    <w:rsid w:val="008E0B09"/>
    <w:rsid w:val="008E48DF"/>
    <w:rsid w:val="008E692D"/>
    <w:rsid w:val="008F352A"/>
    <w:rsid w:val="008F5636"/>
    <w:rsid w:val="008F6B55"/>
    <w:rsid w:val="008F7C09"/>
    <w:rsid w:val="009028B8"/>
    <w:rsid w:val="009049B7"/>
    <w:rsid w:val="00922038"/>
    <w:rsid w:val="00927294"/>
    <w:rsid w:val="0092793E"/>
    <w:rsid w:val="00927959"/>
    <w:rsid w:val="00937C18"/>
    <w:rsid w:val="009454A3"/>
    <w:rsid w:val="00950CF8"/>
    <w:rsid w:val="00952D02"/>
    <w:rsid w:val="0096041B"/>
    <w:rsid w:val="0096315F"/>
    <w:rsid w:val="009642D3"/>
    <w:rsid w:val="009726CF"/>
    <w:rsid w:val="0097432F"/>
    <w:rsid w:val="009759B2"/>
    <w:rsid w:val="009778EA"/>
    <w:rsid w:val="0098186D"/>
    <w:rsid w:val="00985393"/>
    <w:rsid w:val="009861D7"/>
    <w:rsid w:val="00987423"/>
    <w:rsid w:val="00990E44"/>
    <w:rsid w:val="00991700"/>
    <w:rsid w:val="0099284F"/>
    <w:rsid w:val="009964F1"/>
    <w:rsid w:val="009A058D"/>
    <w:rsid w:val="009A3C67"/>
    <w:rsid w:val="009B1A23"/>
    <w:rsid w:val="009B2E05"/>
    <w:rsid w:val="009B5141"/>
    <w:rsid w:val="009B530E"/>
    <w:rsid w:val="009B65F3"/>
    <w:rsid w:val="009C1061"/>
    <w:rsid w:val="009C6D7E"/>
    <w:rsid w:val="009D4321"/>
    <w:rsid w:val="009D6759"/>
    <w:rsid w:val="009D713B"/>
    <w:rsid w:val="009F46DD"/>
    <w:rsid w:val="009F5CE5"/>
    <w:rsid w:val="00A0194D"/>
    <w:rsid w:val="00A01FBB"/>
    <w:rsid w:val="00A05B2E"/>
    <w:rsid w:val="00A14FEF"/>
    <w:rsid w:val="00A16FA4"/>
    <w:rsid w:val="00A24309"/>
    <w:rsid w:val="00A26B2C"/>
    <w:rsid w:val="00A34FF6"/>
    <w:rsid w:val="00A36011"/>
    <w:rsid w:val="00A372D1"/>
    <w:rsid w:val="00A377FB"/>
    <w:rsid w:val="00A4059F"/>
    <w:rsid w:val="00A45CA7"/>
    <w:rsid w:val="00A47185"/>
    <w:rsid w:val="00A57528"/>
    <w:rsid w:val="00A62601"/>
    <w:rsid w:val="00A64BFB"/>
    <w:rsid w:val="00A66CCD"/>
    <w:rsid w:val="00A678A9"/>
    <w:rsid w:val="00A72B08"/>
    <w:rsid w:val="00A84DA7"/>
    <w:rsid w:val="00A86F32"/>
    <w:rsid w:val="00A90261"/>
    <w:rsid w:val="00A95074"/>
    <w:rsid w:val="00AA7DBE"/>
    <w:rsid w:val="00AB3A00"/>
    <w:rsid w:val="00AB66CF"/>
    <w:rsid w:val="00AC0CD1"/>
    <w:rsid w:val="00AC533D"/>
    <w:rsid w:val="00AC5BEB"/>
    <w:rsid w:val="00AD2DAA"/>
    <w:rsid w:val="00AD774A"/>
    <w:rsid w:val="00AF1D58"/>
    <w:rsid w:val="00AF6D56"/>
    <w:rsid w:val="00B04033"/>
    <w:rsid w:val="00B04CFB"/>
    <w:rsid w:val="00B06A3E"/>
    <w:rsid w:val="00B10264"/>
    <w:rsid w:val="00B10D3D"/>
    <w:rsid w:val="00B11C13"/>
    <w:rsid w:val="00B21B68"/>
    <w:rsid w:val="00B3431D"/>
    <w:rsid w:val="00B37C6F"/>
    <w:rsid w:val="00B473AA"/>
    <w:rsid w:val="00B57B77"/>
    <w:rsid w:val="00B605D7"/>
    <w:rsid w:val="00B727E7"/>
    <w:rsid w:val="00B736F9"/>
    <w:rsid w:val="00B74452"/>
    <w:rsid w:val="00B80BD8"/>
    <w:rsid w:val="00B815FF"/>
    <w:rsid w:val="00B82D4E"/>
    <w:rsid w:val="00B834A8"/>
    <w:rsid w:val="00B8383D"/>
    <w:rsid w:val="00B8385F"/>
    <w:rsid w:val="00B925C5"/>
    <w:rsid w:val="00B978AA"/>
    <w:rsid w:val="00BA5422"/>
    <w:rsid w:val="00BB0F4D"/>
    <w:rsid w:val="00BB1741"/>
    <w:rsid w:val="00BB18BC"/>
    <w:rsid w:val="00BB1A1F"/>
    <w:rsid w:val="00BC4B05"/>
    <w:rsid w:val="00BD130B"/>
    <w:rsid w:val="00BD3F5A"/>
    <w:rsid w:val="00BD6FAA"/>
    <w:rsid w:val="00BE0751"/>
    <w:rsid w:val="00BE2BDF"/>
    <w:rsid w:val="00BE7E0A"/>
    <w:rsid w:val="00C00642"/>
    <w:rsid w:val="00C07475"/>
    <w:rsid w:val="00C11588"/>
    <w:rsid w:val="00C25E4D"/>
    <w:rsid w:val="00C30B18"/>
    <w:rsid w:val="00C367B0"/>
    <w:rsid w:val="00C40371"/>
    <w:rsid w:val="00C41E2B"/>
    <w:rsid w:val="00C43204"/>
    <w:rsid w:val="00C47041"/>
    <w:rsid w:val="00C4734E"/>
    <w:rsid w:val="00C54364"/>
    <w:rsid w:val="00C54CCF"/>
    <w:rsid w:val="00C6082F"/>
    <w:rsid w:val="00C64671"/>
    <w:rsid w:val="00C73795"/>
    <w:rsid w:val="00C74C1C"/>
    <w:rsid w:val="00C7697D"/>
    <w:rsid w:val="00C76EFE"/>
    <w:rsid w:val="00C7704C"/>
    <w:rsid w:val="00C8034D"/>
    <w:rsid w:val="00C809D0"/>
    <w:rsid w:val="00C83378"/>
    <w:rsid w:val="00C854C0"/>
    <w:rsid w:val="00C8691D"/>
    <w:rsid w:val="00C92897"/>
    <w:rsid w:val="00C93D5F"/>
    <w:rsid w:val="00CA553B"/>
    <w:rsid w:val="00CA6FCA"/>
    <w:rsid w:val="00CA7972"/>
    <w:rsid w:val="00CA79A3"/>
    <w:rsid w:val="00CB0429"/>
    <w:rsid w:val="00CB11E7"/>
    <w:rsid w:val="00CB26CB"/>
    <w:rsid w:val="00CB5AC8"/>
    <w:rsid w:val="00CC1C8F"/>
    <w:rsid w:val="00CC380C"/>
    <w:rsid w:val="00CD7FC2"/>
    <w:rsid w:val="00CE15E1"/>
    <w:rsid w:val="00CE272D"/>
    <w:rsid w:val="00CE5A22"/>
    <w:rsid w:val="00CF26E9"/>
    <w:rsid w:val="00CF2BF0"/>
    <w:rsid w:val="00CF5DC7"/>
    <w:rsid w:val="00D01F4E"/>
    <w:rsid w:val="00D07F60"/>
    <w:rsid w:val="00D14D8B"/>
    <w:rsid w:val="00D15EC3"/>
    <w:rsid w:val="00D20258"/>
    <w:rsid w:val="00D207B0"/>
    <w:rsid w:val="00D22760"/>
    <w:rsid w:val="00D2395C"/>
    <w:rsid w:val="00D27E00"/>
    <w:rsid w:val="00D303C1"/>
    <w:rsid w:val="00D31CB6"/>
    <w:rsid w:val="00D34638"/>
    <w:rsid w:val="00D36996"/>
    <w:rsid w:val="00D4312B"/>
    <w:rsid w:val="00D44A14"/>
    <w:rsid w:val="00D5038A"/>
    <w:rsid w:val="00D53D99"/>
    <w:rsid w:val="00D56F0D"/>
    <w:rsid w:val="00D60447"/>
    <w:rsid w:val="00D66AB0"/>
    <w:rsid w:val="00D7176B"/>
    <w:rsid w:val="00D72D72"/>
    <w:rsid w:val="00D73457"/>
    <w:rsid w:val="00D74CD8"/>
    <w:rsid w:val="00D814C3"/>
    <w:rsid w:val="00D84649"/>
    <w:rsid w:val="00D95D3E"/>
    <w:rsid w:val="00D97A49"/>
    <w:rsid w:val="00DA0128"/>
    <w:rsid w:val="00DA4FAF"/>
    <w:rsid w:val="00DA7DE9"/>
    <w:rsid w:val="00DB1186"/>
    <w:rsid w:val="00DB3ACC"/>
    <w:rsid w:val="00DB49F0"/>
    <w:rsid w:val="00DB5A4C"/>
    <w:rsid w:val="00DC0EA4"/>
    <w:rsid w:val="00DC564B"/>
    <w:rsid w:val="00DC5FF4"/>
    <w:rsid w:val="00DC757C"/>
    <w:rsid w:val="00DD5901"/>
    <w:rsid w:val="00DE223A"/>
    <w:rsid w:val="00DE7510"/>
    <w:rsid w:val="00DF6E0D"/>
    <w:rsid w:val="00E02C14"/>
    <w:rsid w:val="00E0779C"/>
    <w:rsid w:val="00E2296C"/>
    <w:rsid w:val="00E23CAE"/>
    <w:rsid w:val="00E25D75"/>
    <w:rsid w:val="00E27FE3"/>
    <w:rsid w:val="00E312DB"/>
    <w:rsid w:val="00E319B9"/>
    <w:rsid w:val="00E331F6"/>
    <w:rsid w:val="00E342D3"/>
    <w:rsid w:val="00E34594"/>
    <w:rsid w:val="00E3599A"/>
    <w:rsid w:val="00E46508"/>
    <w:rsid w:val="00E46C52"/>
    <w:rsid w:val="00E532CE"/>
    <w:rsid w:val="00E563B5"/>
    <w:rsid w:val="00E63068"/>
    <w:rsid w:val="00E64D33"/>
    <w:rsid w:val="00E81F0D"/>
    <w:rsid w:val="00E8266B"/>
    <w:rsid w:val="00E85720"/>
    <w:rsid w:val="00E85BD9"/>
    <w:rsid w:val="00E90B9B"/>
    <w:rsid w:val="00E9275D"/>
    <w:rsid w:val="00E931B1"/>
    <w:rsid w:val="00E97615"/>
    <w:rsid w:val="00EA235E"/>
    <w:rsid w:val="00EA3C06"/>
    <w:rsid w:val="00EB2C1D"/>
    <w:rsid w:val="00EB3460"/>
    <w:rsid w:val="00EB56F7"/>
    <w:rsid w:val="00EB71D9"/>
    <w:rsid w:val="00EC19C5"/>
    <w:rsid w:val="00ED034B"/>
    <w:rsid w:val="00ED0CFC"/>
    <w:rsid w:val="00EF3F6E"/>
    <w:rsid w:val="00EF50D7"/>
    <w:rsid w:val="00F01CBF"/>
    <w:rsid w:val="00F04C1F"/>
    <w:rsid w:val="00F05A0E"/>
    <w:rsid w:val="00F22062"/>
    <w:rsid w:val="00F224E3"/>
    <w:rsid w:val="00F231C5"/>
    <w:rsid w:val="00F268F4"/>
    <w:rsid w:val="00F312E3"/>
    <w:rsid w:val="00F37058"/>
    <w:rsid w:val="00F37128"/>
    <w:rsid w:val="00F415C4"/>
    <w:rsid w:val="00F45854"/>
    <w:rsid w:val="00F47A91"/>
    <w:rsid w:val="00F56626"/>
    <w:rsid w:val="00F6110F"/>
    <w:rsid w:val="00F62D01"/>
    <w:rsid w:val="00F6377B"/>
    <w:rsid w:val="00F64F67"/>
    <w:rsid w:val="00F8177D"/>
    <w:rsid w:val="00F929CA"/>
    <w:rsid w:val="00F92A88"/>
    <w:rsid w:val="00F944BD"/>
    <w:rsid w:val="00FB1A26"/>
    <w:rsid w:val="00FB60A0"/>
    <w:rsid w:val="00FB6D60"/>
    <w:rsid w:val="00FC611B"/>
    <w:rsid w:val="00FD02EE"/>
    <w:rsid w:val="00FD1FA1"/>
    <w:rsid w:val="00FD2280"/>
    <w:rsid w:val="00FD36A5"/>
    <w:rsid w:val="00FD372B"/>
    <w:rsid w:val="00FE7620"/>
    <w:rsid w:val="00FF0175"/>
    <w:rsid w:val="00FF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1C5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31C5"/>
    <w:pPr>
      <w:keepNext/>
      <w:widowControl w:val="0"/>
      <w:shd w:val="clear" w:color="auto" w:fill="FFFFFF"/>
      <w:tabs>
        <w:tab w:val="left" w:pos="1003"/>
      </w:tabs>
      <w:autoSpaceDE w:val="0"/>
      <w:autoSpaceDN w:val="0"/>
      <w:adjustRightInd w:val="0"/>
      <w:spacing w:before="331" w:after="0" w:line="322" w:lineRule="exact"/>
      <w:ind w:left="744"/>
      <w:outlineLvl w:val="0"/>
    </w:pPr>
    <w:rPr>
      <w:rFonts w:ascii="Times New Roman" w:eastAsia="Times New Roman" w:hAnsi="Times New Roman" w:cs="Times New Roman"/>
      <w:color w:val="000000"/>
      <w:spacing w:val="-28"/>
      <w:sz w:val="29"/>
      <w:szCs w:val="29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1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31C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31C5"/>
    <w:rPr>
      <w:rFonts w:ascii="Times New Roman" w:hAnsi="Times New Roman" w:cs="Times New Roman"/>
      <w:color w:val="000000"/>
      <w:spacing w:val="-28"/>
      <w:sz w:val="20"/>
      <w:szCs w:val="20"/>
      <w:shd w:val="clear" w:color="auto" w:fill="FFFFFF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231C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231C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2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31C5"/>
    <w:rPr>
      <w:rFonts w:ascii="Tahoma" w:hAnsi="Tahoma" w:cs="Tahoma"/>
      <w:sz w:val="16"/>
      <w:szCs w:val="16"/>
    </w:rPr>
  </w:style>
  <w:style w:type="character" w:customStyle="1" w:styleId="13">
    <w:name w:val="Стиль 13 пт"/>
    <w:uiPriority w:val="99"/>
    <w:semiHidden/>
    <w:rsid w:val="00F231C5"/>
    <w:rPr>
      <w:rFonts w:ascii="Times New Roman" w:hAnsi="Times New Roman" w:cs="Times New Roman"/>
      <w:sz w:val="26"/>
      <w:szCs w:val="26"/>
    </w:rPr>
  </w:style>
  <w:style w:type="paragraph" w:customStyle="1" w:styleId="1">
    <w:name w:val="Стиль приложения 1."/>
    <w:basedOn w:val="Normal"/>
    <w:uiPriority w:val="99"/>
    <w:rsid w:val="00F231C5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">
    <w:name w:val="Стиль приложения 1.1."/>
    <w:basedOn w:val="Normal"/>
    <w:link w:val="110"/>
    <w:uiPriority w:val="99"/>
    <w:rsid w:val="00F231C5"/>
    <w:pPr>
      <w:numPr>
        <w:ilvl w:val="1"/>
        <w:numId w:val="1"/>
      </w:numPr>
      <w:spacing w:after="0" w:line="240" w:lineRule="auto"/>
      <w:jc w:val="both"/>
    </w:pPr>
    <w:rPr>
      <w:rFonts w:cs="Times New Roman"/>
      <w:sz w:val="20"/>
      <w:szCs w:val="20"/>
      <w:lang w:eastAsia="ru-RU"/>
    </w:rPr>
  </w:style>
  <w:style w:type="paragraph" w:customStyle="1" w:styleId="111">
    <w:name w:val="Стиль приложения 1.1.1."/>
    <w:basedOn w:val="Normal"/>
    <w:uiPriority w:val="99"/>
    <w:rsid w:val="00F231C5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1">
    <w:name w:val="Стиль приложения 1.1.1.1."/>
    <w:basedOn w:val="Normal"/>
    <w:uiPriority w:val="99"/>
    <w:rsid w:val="00F231C5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0">
    <w:name w:val="Стиль приложения_1)"/>
    <w:basedOn w:val="Normal"/>
    <w:uiPriority w:val="99"/>
    <w:rsid w:val="00F231C5"/>
    <w:pPr>
      <w:numPr>
        <w:ilvl w:val="4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">
    <w:name w:val="Стиль приложения_а)"/>
    <w:basedOn w:val="Normal"/>
    <w:uiPriority w:val="99"/>
    <w:rsid w:val="00F231C5"/>
    <w:pPr>
      <w:numPr>
        <w:ilvl w:val="5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10">
    <w:name w:val="Стиль приложения 1.1. Знак"/>
    <w:link w:val="11"/>
    <w:uiPriority w:val="99"/>
    <w:locked/>
    <w:rsid w:val="00F231C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rsid w:val="00F231C5"/>
    <w:rPr>
      <w:rFonts w:ascii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F231C5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231C5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F231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231C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F231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231C5"/>
  </w:style>
  <w:style w:type="paragraph" w:styleId="ListParagraph">
    <w:name w:val="List Paragraph"/>
    <w:basedOn w:val="Normal"/>
    <w:uiPriority w:val="99"/>
    <w:qFormat/>
    <w:rsid w:val="00F231C5"/>
    <w:pPr>
      <w:ind w:left="720"/>
    </w:pPr>
  </w:style>
  <w:style w:type="paragraph" w:styleId="Header">
    <w:name w:val="header"/>
    <w:basedOn w:val="Normal"/>
    <w:link w:val="HeaderChar"/>
    <w:uiPriority w:val="99"/>
    <w:rsid w:val="00F23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231C5"/>
  </w:style>
  <w:style w:type="paragraph" w:styleId="Footer">
    <w:name w:val="footer"/>
    <w:basedOn w:val="Normal"/>
    <w:link w:val="FooterChar"/>
    <w:uiPriority w:val="99"/>
    <w:semiHidden/>
    <w:rsid w:val="00F23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31C5"/>
  </w:style>
  <w:style w:type="table" w:styleId="TableGrid">
    <w:name w:val="Table Grid"/>
    <w:basedOn w:val="TableNormal"/>
    <w:uiPriority w:val="99"/>
    <w:rsid w:val="00F231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locked/>
    <w:rsid w:val="00F231C5"/>
    <w:pPr>
      <w:spacing w:after="0" w:line="360" w:lineRule="auto"/>
      <w:jc w:val="center"/>
    </w:pPr>
    <w:rPr>
      <w:rFonts w:ascii="Impact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F231C5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Subtitle">
    <w:name w:val="Subtitle"/>
    <w:basedOn w:val="Normal"/>
    <w:link w:val="SubtitleChar"/>
    <w:uiPriority w:val="99"/>
    <w:qFormat/>
    <w:locked/>
    <w:rsid w:val="00F231C5"/>
    <w:pPr>
      <w:spacing w:after="0" w:line="360" w:lineRule="auto"/>
      <w:jc w:val="center"/>
    </w:pPr>
    <w:rPr>
      <w:rFonts w:ascii="Arial Narrow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231C5"/>
    <w:rPr>
      <w:rFonts w:ascii="Cambria" w:hAnsi="Cambria" w:cs="Cambria"/>
      <w:sz w:val="24"/>
      <w:szCs w:val="24"/>
      <w:lang w:eastAsia="en-US"/>
    </w:rPr>
  </w:style>
  <w:style w:type="paragraph" w:styleId="NoSpacing">
    <w:name w:val="No Spacing"/>
    <w:uiPriority w:val="99"/>
    <w:qFormat/>
    <w:rsid w:val="00F231C5"/>
    <w:rPr>
      <w:rFonts w:cs="Calibri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315E0E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Noparagraphstyle">
    <w:name w:val="[No paragraph style]"/>
    <w:uiPriority w:val="99"/>
    <w:rsid w:val="00596650"/>
    <w:pPr>
      <w:autoSpaceDE w:val="0"/>
      <w:autoSpaceDN w:val="0"/>
      <w:adjustRightInd w:val="0"/>
      <w:spacing w:line="288" w:lineRule="auto"/>
      <w:textAlignment w:val="center"/>
    </w:pPr>
    <w:rPr>
      <w:rFonts w:cs="Calibri"/>
      <w:color w:val="000000"/>
      <w:sz w:val="24"/>
      <w:szCs w:val="24"/>
    </w:rPr>
  </w:style>
  <w:style w:type="paragraph" w:customStyle="1" w:styleId="a0">
    <w:name w:val="Без интервала"/>
    <w:uiPriority w:val="99"/>
    <w:rsid w:val="00596650"/>
    <w:rPr>
      <w:rFonts w:cs="Calibri"/>
    </w:rPr>
  </w:style>
  <w:style w:type="paragraph" w:customStyle="1" w:styleId="FR3">
    <w:name w:val="FR3"/>
    <w:uiPriority w:val="99"/>
    <w:rsid w:val="00596650"/>
    <w:pPr>
      <w:widowControl w:val="0"/>
      <w:suppressAutoHyphens/>
      <w:ind w:left="120"/>
    </w:pPr>
    <w:rPr>
      <w:rFonts w:cs="Calibri"/>
      <w:sz w:val="20"/>
      <w:szCs w:val="20"/>
      <w:lang w:eastAsia="ar-SA"/>
    </w:rPr>
  </w:style>
  <w:style w:type="paragraph" w:customStyle="1" w:styleId="a1">
    <w:name w:val="Знак"/>
    <w:basedOn w:val="Normal"/>
    <w:uiPriority w:val="99"/>
    <w:rsid w:val="00D56F0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character" w:customStyle="1" w:styleId="3">
    <w:name w:val="Знак Знак3"/>
    <w:uiPriority w:val="99"/>
    <w:rsid w:val="00D56F0D"/>
    <w:rPr>
      <w:rFonts w:ascii="Arial" w:hAnsi="Arial" w:cs="Arial"/>
      <w:sz w:val="24"/>
      <w:szCs w:val="24"/>
    </w:rPr>
  </w:style>
  <w:style w:type="character" w:customStyle="1" w:styleId="31">
    <w:name w:val="Знак Знак31"/>
    <w:uiPriority w:val="99"/>
    <w:rsid w:val="004A676E"/>
    <w:rPr>
      <w:rFonts w:ascii="Impact" w:hAnsi="Impact" w:cs="Impact"/>
      <w:sz w:val="24"/>
      <w:szCs w:val="24"/>
      <w:lang w:val="ru-RU" w:eastAsia="ru-RU"/>
    </w:rPr>
  </w:style>
  <w:style w:type="character" w:customStyle="1" w:styleId="a2">
    <w:name w:val="Гипертекстовая ссылка"/>
    <w:basedOn w:val="DefaultParagraphFont"/>
    <w:uiPriority w:val="99"/>
    <w:rsid w:val="004A676E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26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2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2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2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976</TotalTime>
  <Pages>3</Pages>
  <Words>705</Words>
  <Characters>4024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pimonovzs</dc:creator>
  <cp:keywords/>
  <dc:description/>
  <cp:lastModifiedBy>Лосева Е.Ю.</cp:lastModifiedBy>
  <cp:revision>11</cp:revision>
  <cp:lastPrinted>2023-03-15T07:25:00Z</cp:lastPrinted>
  <dcterms:created xsi:type="dcterms:W3CDTF">2021-06-30T10:33:00Z</dcterms:created>
  <dcterms:modified xsi:type="dcterms:W3CDTF">2023-03-17T13:33:00Z</dcterms:modified>
</cp:coreProperties>
</file>